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D9DEC" w14:textId="77777777" w:rsidR="007E7379" w:rsidRDefault="007E7379" w:rsidP="007E7379">
      <w:pPr>
        <w:ind w:left="5670"/>
        <w:jc w:val="both"/>
        <w:rPr>
          <w:rFonts w:ascii="Arial" w:hAnsi="Arial" w:cs="Arial"/>
        </w:rPr>
      </w:pPr>
      <w:r>
        <w:rPr>
          <w:rFonts w:ascii="Arial" w:hAnsi="Arial" w:cs="Arial"/>
        </w:rPr>
        <w:t>Š</w:t>
      </w:r>
      <w:r w:rsidRPr="00A239CA">
        <w:rPr>
          <w:rFonts w:ascii="Arial" w:hAnsi="Arial" w:cs="Arial"/>
        </w:rPr>
        <w:t>aldymo įrangos, skirtos sodmenų laikymui, remonto paslaugų su detalėmis pirkimo techninė</w:t>
      </w:r>
      <w:r>
        <w:rPr>
          <w:rFonts w:ascii="Arial" w:hAnsi="Arial" w:cs="Arial"/>
        </w:rPr>
        <w:t>s</w:t>
      </w:r>
      <w:r w:rsidRPr="00A239CA">
        <w:rPr>
          <w:rFonts w:ascii="Arial" w:hAnsi="Arial" w:cs="Arial"/>
        </w:rPr>
        <w:t xml:space="preserve"> specifikacij</w:t>
      </w:r>
      <w:r>
        <w:rPr>
          <w:rFonts w:ascii="Arial" w:hAnsi="Arial" w:cs="Arial"/>
        </w:rPr>
        <w:t>os</w:t>
      </w:r>
    </w:p>
    <w:p w14:paraId="3C1037CF" w14:textId="064881C3" w:rsidR="007E7379" w:rsidRDefault="007E7379" w:rsidP="007E7379">
      <w:pPr>
        <w:ind w:left="567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priedas</w:t>
      </w:r>
      <w:r w:rsidRPr="00A239CA">
        <w:rPr>
          <w:rFonts w:ascii="Arial" w:hAnsi="Arial" w:cs="Arial"/>
        </w:rPr>
        <w:t xml:space="preserve"> </w:t>
      </w:r>
    </w:p>
    <w:p w14:paraId="09F4FC59" w14:textId="77777777" w:rsidR="007E7379" w:rsidRPr="00A239CA" w:rsidRDefault="007E7379" w:rsidP="007E7379">
      <w:pPr>
        <w:ind w:left="5670"/>
        <w:jc w:val="both"/>
        <w:rPr>
          <w:rFonts w:ascii="Arial" w:hAnsi="Arial" w:cs="Arial"/>
        </w:rPr>
      </w:pPr>
    </w:p>
    <w:p w14:paraId="1B65C3E5" w14:textId="24B3BC2A" w:rsidR="00E45B64" w:rsidRDefault="00C97A41" w:rsidP="009267B9">
      <w:pPr>
        <w:jc w:val="center"/>
        <w:rPr>
          <w:rFonts w:ascii="Arial" w:hAnsi="Arial" w:cs="Arial"/>
          <w:b/>
          <w:color w:val="000000"/>
          <w:szCs w:val="22"/>
        </w:rPr>
      </w:pPr>
      <w:r w:rsidRPr="005067A6">
        <w:rPr>
          <w:rFonts w:ascii="Arial" w:hAnsi="Arial" w:cs="Arial"/>
          <w:b/>
          <w:color w:val="000000"/>
          <w:szCs w:val="22"/>
        </w:rPr>
        <w:t>V</w:t>
      </w:r>
      <w:r w:rsidR="008B2877" w:rsidRPr="005067A6">
        <w:rPr>
          <w:rFonts w:ascii="Arial" w:hAnsi="Arial" w:cs="Arial"/>
          <w:b/>
          <w:color w:val="000000"/>
          <w:szCs w:val="22"/>
        </w:rPr>
        <w:t>ALSTYBĖS ĮMONĖS</w:t>
      </w:r>
      <w:r w:rsidRPr="005067A6">
        <w:rPr>
          <w:rFonts w:ascii="Arial" w:hAnsi="Arial" w:cs="Arial"/>
          <w:b/>
          <w:color w:val="000000"/>
          <w:szCs w:val="22"/>
        </w:rPr>
        <w:t xml:space="preserve"> VALSTYBINIŲ MIŠKŲ URĖDIJOS</w:t>
      </w:r>
      <w:r w:rsidR="00654854">
        <w:rPr>
          <w:rFonts w:ascii="Arial" w:hAnsi="Arial" w:cs="Arial"/>
          <w:b/>
          <w:color w:val="000000"/>
          <w:szCs w:val="22"/>
        </w:rPr>
        <w:t xml:space="preserve"> MEDELYNŲ</w:t>
      </w:r>
      <w:r w:rsidRPr="005067A6">
        <w:rPr>
          <w:rFonts w:ascii="Arial" w:hAnsi="Arial" w:cs="Arial"/>
          <w:b/>
          <w:color w:val="000000"/>
          <w:szCs w:val="22"/>
        </w:rPr>
        <w:t xml:space="preserve"> </w:t>
      </w:r>
      <w:r w:rsidR="00E45B64">
        <w:rPr>
          <w:rFonts w:ascii="Arial" w:hAnsi="Arial" w:cs="Arial"/>
          <w:b/>
          <w:color w:val="000000"/>
          <w:szCs w:val="22"/>
        </w:rPr>
        <w:t>ADRESAI</w:t>
      </w:r>
    </w:p>
    <w:p w14:paraId="291582FD" w14:textId="77777777" w:rsidR="005067A6" w:rsidRPr="005067A6" w:rsidRDefault="005067A6" w:rsidP="00DE248F">
      <w:pPr>
        <w:rPr>
          <w:rFonts w:ascii="Arial" w:hAnsi="Arial" w:cs="Arial"/>
          <w:b/>
          <w:color w:val="000000"/>
          <w:szCs w:val="2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1560"/>
        <w:gridCol w:w="1558"/>
        <w:gridCol w:w="4241"/>
        <w:gridCol w:w="2535"/>
      </w:tblGrid>
      <w:tr w:rsidR="00D91065" w:rsidRPr="005067A6" w14:paraId="164F2CA9" w14:textId="08A4C135" w:rsidTr="00D91065">
        <w:trPr>
          <w:trHeight w:val="765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5FAB" w14:textId="6E17284E" w:rsidR="004916D6" w:rsidRPr="005067A6" w:rsidRDefault="004916D6" w:rsidP="00296E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0969" w14:textId="2DF246CC" w:rsidR="004916D6" w:rsidRPr="005067A6" w:rsidRDefault="004916D6" w:rsidP="00296E0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Medelyno vadovas arba atsakingas darbuotojas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5B74" w14:textId="77777777" w:rsidR="004916D6" w:rsidRPr="005067A6" w:rsidRDefault="004916D6" w:rsidP="00296E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Medelynas</w:t>
            </w:r>
          </w:p>
        </w:tc>
        <w:tc>
          <w:tcPr>
            <w:tcW w:w="2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38A7" w14:textId="7BB7FAB5" w:rsidR="004916D6" w:rsidRPr="005067A6" w:rsidRDefault="004916D6" w:rsidP="00296E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Medelyno </w:t>
            </w:r>
            <w:r w:rsidRPr="00506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šaldytuvo</w:t>
            </w:r>
            <w:r w:rsidRPr="00506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adresas</w:t>
            </w:r>
          </w:p>
        </w:tc>
        <w:tc>
          <w:tcPr>
            <w:tcW w:w="1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4C8B3" w14:textId="1E550C38" w:rsidR="004916D6" w:rsidRPr="005067A6" w:rsidRDefault="004916D6" w:rsidP="00296E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Tel. Nr./ el. paštas</w:t>
            </w:r>
          </w:p>
        </w:tc>
      </w:tr>
      <w:tr w:rsidR="00D91065" w:rsidRPr="005067A6" w14:paraId="6D4D0770" w14:textId="1F604756" w:rsidTr="00D91065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195" w14:textId="111BE9A8" w:rsidR="004916D6" w:rsidRPr="005067A6" w:rsidRDefault="004916D6" w:rsidP="009532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E8C2" w14:textId="4D736385" w:rsidR="004916D6" w:rsidRPr="005067A6" w:rsidRDefault="004916D6" w:rsidP="009532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Ričardas Juozapavičius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60DC" w14:textId="77777777" w:rsidR="004916D6" w:rsidRPr="005067A6" w:rsidRDefault="004916D6" w:rsidP="009532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Anykščių</w:t>
            </w:r>
          </w:p>
        </w:tc>
        <w:tc>
          <w:tcPr>
            <w:tcW w:w="2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EAE3" w14:textId="304C80D4" w:rsidR="004916D6" w:rsidRPr="005067A6" w:rsidRDefault="004916D6" w:rsidP="009532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Šeimyniškėlių g.35, </w:t>
            </w: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Pavarių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II k., Anykščių sen.,  Anykščių r. sav.</w:t>
            </w:r>
          </w:p>
        </w:tc>
        <w:tc>
          <w:tcPr>
            <w:tcW w:w="1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D641E" w14:textId="67C78C3D" w:rsidR="004916D6" w:rsidRDefault="004916D6" w:rsidP="009532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+37068615137 / ricardas.juozapavicius@vmu.lt</w:t>
            </w:r>
          </w:p>
        </w:tc>
      </w:tr>
      <w:tr w:rsidR="00D91065" w:rsidRPr="005067A6" w14:paraId="0DFD795F" w14:textId="5B976E68" w:rsidTr="00D91065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70AC" w14:textId="02C61953" w:rsidR="004916D6" w:rsidRPr="005067A6" w:rsidRDefault="004916D6" w:rsidP="009532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1E71" w14:textId="51A9CC5D" w:rsidR="004916D6" w:rsidRPr="005067A6" w:rsidRDefault="004916D6" w:rsidP="009532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Vytautas Grunskis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1BCF" w14:textId="77777777" w:rsidR="004916D6" w:rsidRPr="005067A6" w:rsidRDefault="004916D6" w:rsidP="009532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Dubravos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4C38" w14:textId="6AF9D4DF" w:rsidR="004916D6" w:rsidRPr="005067A6" w:rsidRDefault="004916D6" w:rsidP="009532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Miškininkų g. 7, Vaišvydavos k., Kauno r. sav.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37594" w14:textId="5B64624C" w:rsidR="004916D6" w:rsidRPr="005067A6" w:rsidRDefault="004916D6" w:rsidP="009532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+37068620314 / vytautas.grunckis@vmu.lt</w:t>
            </w:r>
          </w:p>
        </w:tc>
      </w:tr>
      <w:tr w:rsidR="00D91065" w:rsidRPr="005067A6" w14:paraId="257A1420" w14:textId="1123EDD1" w:rsidTr="00D91065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B0B" w14:textId="04C644EC" w:rsidR="004916D6" w:rsidRPr="005067A6" w:rsidRDefault="004916D6" w:rsidP="00F262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2684" w14:textId="281CF312" w:rsidR="004916D6" w:rsidRPr="005067A6" w:rsidRDefault="004916D6" w:rsidP="00F262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Ramūnas Kaubrys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6D21" w14:textId="77777777" w:rsidR="004916D6" w:rsidRPr="005067A6" w:rsidRDefault="004916D6" w:rsidP="00F262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Kretingos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40C7" w14:textId="1A46DEFF" w:rsidR="004916D6" w:rsidRPr="005067A6" w:rsidRDefault="004916D6" w:rsidP="00F262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Girininkijos g. 2, Juzumų k., Darbėnų sen.,</w:t>
            </w:r>
            <w:r w:rsidRPr="005067A6">
              <w:rPr>
                <w:rFonts w:ascii="Arial" w:hAnsi="Arial" w:cs="Arial"/>
                <w:sz w:val="20"/>
                <w:szCs w:val="20"/>
              </w:rPr>
              <w:t xml:space="preserve"> Kretingos r. sav.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672CCA" w14:textId="697B29FE" w:rsidR="004916D6" w:rsidRDefault="004916D6" w:rsidP="00F262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+37061511756 / ramunas.kaubrys@vmu.lt</w:t>
            </w:r>
          </w:p>
        </w:tc>
      </w:tr>
      <w:tr w:rsidR="00D91065" w:rsidRPr="005067A6" w14:paraId="6060BA0F" w14:textId="1612728C" w:rsidTr="00D91065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1E87" w14:textId="454EB4F4" w:rsidR="004916D6" w:rsidRPr="005067A6" w:rsidRDefault="004916D6" w:rsidP="00F262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E0FF" w14:textId="47D85540" w:rsidR="004916D6" w:rsidRPr="005067A6" w:rsidRDefault="004916D6" w:rsidP="00F262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Saulius Grybas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F8A9" w14:textId="5961A58C" w:rsidR="004916D6" w:rsidRPr="005067A6" w:rsidRDefault="004916D6" w:rsidP="00F262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Vainagių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B8DC" w14:textId="11C0FE58" w:rsidR="004916D6" w:rsidRPr="005067A6" w:rsidRDefault="004916D6" w:rsidP="00F262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 xml:space="preserve">Vainagių k. 2, </w:t>
            </w:r>
            <w:r>
              <w:rPr>
                <w:rFonts w:ascii="Arial" w:hAnsi="Arial" w:cs="Arial"/>
                <w:sz w:val="20"/>
                <w:szCs w:val="20"/>
              </w:rPr>
              <w:t>Šaukėnų sen.,</w:t>
            </w:r>
            <w:r w:rsidRPr="005067A6">
              <w:rPr>
                <w:rFonts w:ascii="Arial" w:hAnsi="Arial" w:cs="Arial"/>
                <w:sz w:val="20"/>
                <w:szCs w:val="20"/>
              </w:rPr>
              <w:t xml:space="preserve"> Kelmės r. sav.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118A2" w14:textId="65C7E937" w:rsidR="004916D6" w:rsidRPr="005067A6" w:rsidRDefault="004916D6" w:rsidP="00F262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+37068754561 / saulius.grybas@vmu.lt</w:t>
            </w:r>
          </w:p>
        </w:tc>
      </w:tr>
      <w:tr w:rsidR="00D91065" w:rsidRPr="005067A6" w14:paraId="055D4E2C" w14:textId="2509262B" w:rsidTr="00D91065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4910" w14:textId="7780CD58" w:rsidR="004916D6" w:rsidRPr="005067A6" w:rsidRDefault="004916D6" w:rsidP="00F262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EB7F3" w14:textId="1F2B69B6" w:rsidR="004916D6" w:rsidRPr="005067A6" w:rsidRDefault="004916D6" w:rsidP="00F262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Mindaugas Mankevičius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9393" w14:textId="77777777" w:rsidR="004916D6" w:rsidRPr="005067A6" w:rsidRDefault="004916D6" w:rsidP="00F262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Nemenčinės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89A4" w14:textId="5EBB1D55" w:rsidR="004916D6" w:rsidRPr="005067A6" w:rsidRDefault="004916D6" w:rsidP="00F262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Parčevskių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g. 1D,</w:t>
            </w:r>
            <w:r w:rsidRPr="005067A6">
              <w:rPr>
                <w:rFonts w:ascii="Arial" w:hAnsi="Arial" w:cs="Arial"/>
                <w:sz w:val="20"/>
                <w:szCs w:val="20"/>
              </w:rPr>
              <w:t>Vilkarais</w:t>
            </w:r>
            <w:r>
              <w:rPr>
                <w:rFonts w:ascii="Arial" w:hAnsi="Arial" w:cs="Arial"/>
                <w:sz w:val="20"/>
                <w:szCs w:val="20"/>
              </w:rPr>
              <w:t>čio k..</w:t>
            </w:r>
            <w:r w:rsidRPr="005067A6">
              <w:rPr>
                <w:rFonts w:ascii="Arial" w:hAnsi="Arial" w:cs="Arial"/>
                <w:sz w:val="20"/>
                <w:szCs w:val="20"/>
              </w:rPr>
              <w:t xml:space="preserve">, Nemenčinės </w:t>
            </w:r>
            <w:r>
              <w:rPr>
                <w:rFonts w:ascii="Arial" w:hAnsi="Arial" w:cs="Arial"/>
                <w:sz w:val="20"/>
                <w:szCs w:val="20"/>
              </w:rPr>
              <w:t>sen.</w:t>
            </w:r>
            <w:r w:rsidRPr="005067A6">
              <w:rPr>
                <w:rFonts w:ascii="Arial" w:hAnsi="Arial" w:cs="Arial"/>
                <w:sz w:val="20"/>
                <w:szCs w:val="20"/>
              </w:rPr>
              <w:t>, Vilniaus r. sav.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A0441" w14:textId="29355728" w:rsidR="004916D6" w:rsidRDefault="004916D6" w:rsidP="00F262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+37062091266 / mindaugas.mankevicius@vmu.lt</w:t>
            </w:r>
          </w:p>
        </w:tc>
      </w:tr>
      <w:tr w:rsidR="00D91065" w:rsidRPr="005067A6" w14:paraId="0E1833A1" w14:textId="302C2178" w:rsidTr="00D91065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2BF3" w14:textId="23529C49" w:rsidR="004916D6" w:rsidRPr="005067A6" w:rsidRDefault="004916D6" w:rsidP="00F262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B0F8" w14:textId="340D774F" w:rsidR="004916D6" w:rsidRPr="005067A6" w:rsidRDefault="004916D6" w:rsidP="00F262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Rima Medutienė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0FE3" w14:textId="1218C88C" w:rsidR="004916D6" w:rsidRPr="005067A6" w:rsidRDefault="004916D6" w:rsidP="00F262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Panevėžio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E548" w14:textId="4705A0DA" w:rsidR="004916D6" w:rsidRPr="005067A6" w:rsidRDefault="004916D6" w:rsidP="00F262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Kaimiškio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g. 9, </w:t>
            </w: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Kaimiškio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k., </w:t>
            </w: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Trakiškio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pšt., Panevėžio r. sav.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0CC65F" w14:textId="60DDE3AB" w:rsidR="004916D6" w:rsidRPr="005067A6" w:rsidRDefault="004916D6" w:rsidP="00F262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+37062059810 / rima.medutiene@vmu.lt</w:t>
            </w:r>
          </w:p>
        </w:tc>
      </w:tr>
      <w:tr w:rsidR="00D91065" w:rsidRPr="005067A6" w14:paraId="20E20B9A" w14:textId="35529F20" w:rsidTr="00D91065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5B52" w14:textId="1528971A" w:rsidR="004916D6" w:rsidRPr="005067A6" w:rsidRDefault="004916D6" w:rsidP="00F262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4D7A" w14:textId="7081D4A8" w:rsidR="004916D6" w:rsidRPr="005067A6" w:rsidRDefault="004916D6" w:rsidP="00F262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Dainius Dapkus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DF7C" w14:textId="5BD270C9" w:rsidR="004916D6" w:rsidRPr="005067A6" w:rsidRDefault="004916D6" w:rsidP="00F262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Radviliškio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4696" w14:textId="33ACA606" w:rsidR="004916D6" w:rsidRPr="005067A6" w:rsidRDefault="004916D6" w:rsidP="00F262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Šiaulių g. 8, Radviliškis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AF51E9" w14:textId="6A125D7C" w:rsidR="004916D6" w:rsidRPr="005067A6" w:rsidRDefault="004916D6" w:rsidP="00F262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+37068736334 / dainius.dapkus@vmu.lt</w:t>
            </w:r>
          </w:p>
        </w:tc>
      </w:tr>
      <w:tr w:rsidR="00D91065" w:rsidRPr="005067A6" w14:paraId="159413A9" w14:textId="6191F0E4" w:rsidTr="00D91065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72A0" w14:textId="239CBC5B" w:rsidR="004916D6" w:rsidRPr="005067A6" w:rsidRDefault="004916D6" w:rsidP="00F262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CA3F" w14:textId="0B94F87F" w:rsidR="004916D6" w:rsidRPr="005067A6" w:rsidRDefault="004916D6" w:rsidP="00F262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Irena Burinskienė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2C18" w14:textId="333DA543" w:rsidR="004916D6" w:rsidRPr="005067A6" w:rsidRDefault="004916D6" w:rsidP="00F262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Raseinių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3B58" w14:textId="151FBA29" w:rsidR="004916D6" w:rsidRPr="005067A6" w:rsidRDefault="004916D6" w:rsidP="00F262E2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color w:val="333333"/>
                <w:sz w:val="20"/>
                <w:szCs w:val="20"/>
              </w:rPr>
              <w:t>Bardiškių</w:t>
            </w:r>
            <w:proofErr w:type="spellEnd"/>
            <w:r w:rsidRPr="005067A6">
              <w:rPr>
                <w:rFonts w:ascii="Arial" w:hAnsi="Arial" w:cs="Arial"/>
                <w:color w:val="333333"/>
                <w:sz w:val="20"/>
                <w:szCs w:val="20"/>
              </w:rPr>
              <w:t xml:space="preserve"> k. 1, Šiluvos sen., Raseinių r. sav.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33EC9" w14:textId="5E06E2D6" w:rsidR="004916D6" w:rsidRPr="005067A6" w:rsidRDefault="004916D6" w:rsidP="00F262E2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+37068653038 / irena.burinskiene@vmu.lt</w:t>
            </w:r>
          </w:p>
        </w:tc>
      </w:tr>
      <w:tr w:rsidR="00D91065" w:rsidRPr="005067A6" w14:paraId="13130C6F" w14:textId="13A22651" w:rsidTr="00D91065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26F5" w14:textId="52AA75E2" w:rsidR="004916D6" w:rsidRPr="005067A6" w:rsidRDefault="004916D6" w:rsidP="00504A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687B" w14:textId="01F9C29C" w:rsidR="004916D6" w:rsidRPr="005067A6" w:rsidRDefault="004916D6" w:rsidP="00504A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Renata Vaškevičienė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D258" w14:textId="77777777" w:rsidR="004916D6" w:rsidRPr="005067A6" w:rsidRDefault="004916D6" w:rsidP="00504A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Raudondvario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CA1F" w14:textId="2964DB2E" w:rsidR="004916D6" w:rsidRPr="005067A6" w:rsidRDefault="004916D6" w:rsidP="00504A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Medelyno g. 1, Raudondvaris, Kauno r. sav.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A4AE1E" w14:textId="493919F6" w:rsidR="004916D6" w:rsidRPr="005067A6" w:rsidRDefault="004916D6" w:rsidP="00504A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+37061685232 /renata.vaskeviciene@vmu.lt</w:t>
            </w:r>
          </w:p>
        </w:tc>
      </w:tr>
      <w:tr w:rsidR="00D91065" w:rsidRPr="005067A6" w14:paraId="7C27985E" w14:textId="231F6F1B" w:rsidTr="00D91065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ED6" w14:textId="7480932F" w:rsidR="004916D6" w:rsidRPr="005067A6" w:rsidRDefault="004916D6" w:rsidP="00844A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162C" w14:textId="6F6180E2" w:rsidR="004916D6" w:rsidRPr="005067A6" w:rsidRDefault="004916D6" w:rsidP="00844A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Eugenijus Barniškis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D90E" w14:textId="77777777" w:rsidR="004916D6" w:rsidRPr="005067A6" w:rsidRDefault="004916D6" w:rsidP="0084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Telšių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4657" w14:textId="25DF41E4" w:rsidR="004916D6" w:rsidRPr="005067A6" w:rsidRDefault="004916D6" w:rsidP="0084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Jonauskių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g. 8, Patausalės k., Telšių r. sav.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61104" w14:textId="0F62CDD0" w:rsidR="004916D6" w:rsidRPr="005067A6" w:rsidRDefault="004916D6" w:rsidP="00844A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+37069838183 / eugenijus.barniskis@vmu.lt</w:t>
            </w:r>
          </w:p>
        </w:tc>
      </w:tr>
      <w:tr w:rsidR="00D91065" w:rsidRPr="005067A6" w14:paraId="7584EC30" w14:textId="6DD289F6" w:rsidTr="00D91065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E378" w14:textId="68EE9ACD" w:rsidR="004916D6" w:rsidRPr="005067A6" w:rsidRDefault="004916D6" w:rsidP="00844A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3661" w14:textId="077E946B" w:rsidR="004916D6" w:rsidRPr="005067A6" w:rsidRDefault="004916D6" w:rsidP="00844A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Regina Vitkauskienė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3E7E" w14:textId="35B70F70" w:rsidR="004916D6" w:rsidRPr="005067A6" w:rsidRDefault="004916D6" w:rsidP="0084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Strošiūnų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FE2C" w14:textId="668362A2" w:rsidR="004916D6" w:rsidRPr="005067A6" w:rsidRDefault="004916D6" w:rsidP="0084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2047">
              <w:rPr>
                <w:rFonts w:ascii="Arial" w:hAnsi="Arial" w:cs="Arial"/>
                <w:sz w:val="20"/>
                <w:szCs w:val="20"/>
              </w:rPr>
              <w:t>Gūdiškių</w:t>
            </w:r>
            <w:proofErr w:type="spellEnd"/>
            <w:r w:rsidRPr="00082047">
              <w:rPr>
                <w:rFonts w:ascii="Arial" w:hAnsi="Arial" w:cs="Arial"/>
                <w:sz w:val="20"/>
                <w:szCs w:val="20"/>
              </w:rPr>
              <w:t xml:space="preserve"> g. 45, Rūdiškės,  Trakų r. sav.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03A651" w14:textId="7F5995C4" w:rsidR="004916D6" w:rsidRPr="005067A6" w:rsidRDefault="004916D6" w:rsidP="00844A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+37068773580 / regina.vitkauskiene@vmu.lt</w:t>
            </w:r>
          </w:p>
        </w:tc>
      </w:tr>
      <w:tr w:rsidR="00D91065" w:rsidRPr="005067A6" w14:paraId="7F59F693" w14:textId="5BC58C7B" w:rsidTr="00D91065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622C" w14:textId="0DD56D03" w:rsidR="004916D6" w:rsidRDefault="004916D6" w:rsidP="00844A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D1A1" w14:textId="3910AF40" w:rsidR="004916D6" w:rsidRPr="005067A6" w:rsidRDefault="004916D6" w:rsidP="00844A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Audra Lesniauskienė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B1711" w14:textId="2AF19784" w:rsidR="004916D6" w:rsidRPr="005067A6" w:rsidRDefault="004916D6" w:rsidP="0084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Varėn</w:t>
            </w:r>
            <w:r>
              <w:rPr>
                <w:rFonts w:ascii="Arial" w:hAnsi="Arial" w:cs="Arial"/>
                <w:sz w:val="20"/>
                <w:szCs w:val="20"/>
              </w:rPr>
              <w:t>os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CB935" w14:textId="195A724F" w:rsidR="004916D6" w:rsidRPr="005067A6" w:rsidRDefault="004916D6" w:rsidP="0084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Medelyno g. 14, Senosios Varėnos k., Varėnos r. sav.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B268C" w14:textId="0FEEDC27" w:rsidR="004916D6" w:rsidRPr="005067A6" w:rsidRDefault="004916D6" w:rsidP="00844A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+37068218218 / audra.lesniauskiene@vmu.lt</w:t>
            </w:r>
          </w:p>
        </w:tc>
      </w:tr>
    </w:tbl>
    <w:p w14:paraId="7E9F1294" w14:textId="77777777" w:rsidR="0003656F" w:rsidRPr="00F6326C" w:rsidRDefault="0003656F" w:rsidP="00F6326C"/>
    <w:sectPr w:rsidR="0003656F" w:rsidRPr="00F6326C" w:rsidSect="00773581">
      <w:headerReference w:type="first" r:id="rId8"/>
      <w:footerReference w:type="first" r:id="rId9"/>
      <w:pgSz w:w="11907" w:h="16840" w:code="9"/>
      <w:pgMar w:top="720" w:right="720" w:bottom="720" w:left="720" w:header="737" w:footer="919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EA4A9" w14:textId="77777777" w:rsidR="00D15B88" w:rsidRDefault="00D15B88">
      <w:r>
        <w:separator/>
      </w:r>
    </w:p>
  </w:endnote>
  <w:endnote w:type="continuationSeparator" w:id="0">
    <w:p w14:paraId="3CDE8AFD" w14:textId="77777777" w:rsidR="00D15B88" w:rsidRDefault="00D15B88">
      <w:r>
        <w:continuationSeparator/>
      </w:r>
    </w:p>
  </w:endnote>
  <w:endnote w:type="continuationNotice" w:id="1">
    <w:p w14:paraId="141CF1EC" w14:textId="77777777" w:rsidR="00D15B88" w:rsidRDefault="00D15B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77BA7" w14:textId="77777777" w:rsidR="005F451F" w:rsidRDefault="005F451F">
    <w:r>
      <w:rPr>
        <w:rFonts w:ascii="Arial" w:hAnsi="Arial"/>
        <w:noProof/>
        <w:spacing w:val="8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4436D03" wp14:editId="69B9E46E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BEAF978" w14:textId="77777777" w:rsidR="005F451F" w:rsidRDefault="005F451F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20713B26" w14:textId="77777777" w:rsidR="005F451F" w:rsidRDefault="005F451F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436D03" id="Rectangle 36" o:spid="_x0000_s1027" style="position:absolute;margin-left:-.45pt;margin-top:2.05pt;width:476.9pt;height:1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1BEAF978" w14:textId="77777777" w:rsidR="005F451F" w:rsidRDefault="005F451F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20713B26" w14:textId="77777777" w:rsidR="005F451F" w:rsidRDefault="005F451F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EFEF3" w14:textId="77777777" w:rsidR="00D15B88" w:rsidRDefault="00D15B88">
      <w:r>
        <w:separator/>
      </w:r>
    </w:p>
  </w:footnote>
  <w:footnote w:type="continuationSeparator" w:id="0">
    <w:p w14:paraId="7ECBF842" w14:textId="77777777" w:rsidR="00D15B88" w:rsidRDefault="00D15B88">
      <w:r>
        <w:continuationSeparator/>
      </w:r>
    </w:p>
  </w:footnote>
  <w:footnote w:type="continuationNotice" w:id="1">
    <w:p w14:paraId="02D69558" w14:textId="77777777" w:rsidR="00D15B88" w:rsidRDefault="00D15B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E2860" w14:textId="77777777" w:rsidR="005F451F" w:rsidRDefault="005F451F">
    <w:pPr>
      <w:pStyle w:val="Antrats"/>
      <w:rPr>
        <w:rFonts w:ascii="Times New Roman" w:hAnsi="Times New Roman"/>
        <w:sz w:val="22"/>
      </w:rPr>
    </w:pPr>
    <w:r>
      <w:rPr>
        <w:rFonts w:ascii="Times New Roman" w:hAnsi="Times New Roman"/>
        <w:noProof/>
        <w:spacing w:val="8"/>
        <w:sz w:val="2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E15CDE5" wp14:editId="65889831">
              <wp:simplePos x="0" y="0"/>
              <wp:positionH relativeFrom="column">
                <wp:posOffset>-24130</wp:posOffset>
              </wp:positionH>
              <wp:positionV relativeFrom="paragraph">
                <wp:posOffset>96520</wp:posOffset>
              </wp:positionV>
              <wp:extent cx="6075045" cy="1431290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75045" cy="1431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7D2FB9" w14:textId="77777777" w:rsidR="005F451F" w:rsidRDefault="005F451F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7377E67" wp14:editId="56F91D0B">
                                <wp:extent cx="559435" cy="559435"/>
                                <wp:effectExtent l="0" t="0" r="0" b="0"/>
                                <wp:docPr id="562488726" name="Picture 1" descr="VIVMUsmall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VIVMUsmall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59435" cy="5594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C9C84EE" w14:textId="77777777" w:rsidR="005F451F" w:rsidRDefault="005F451F" w:rsidP="002241FE">
                          <w:pPr>
                            <w:pStyle w:val="Antrats"/>
                            <w:spacing w:before="80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  <w:t>valstybės įmonės valstybinių miškų urėdijos</w:t>
                          </w:r>
                        </w:p>
                        <w:p w14:paraId="0BA46532" w14:textId="77777777" w:rsidR="005F451F" w:rsidRDefault="005F451F" w:rsidP="00274EBF">
                          <w:pPr>
                            <w:pStyle w:val="Antrats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  <w:t>direktorius</w:t>
                          </w:r>
                        </w:p>
                        <w:p w14:paraId="3CCAF4A0" w14:textId="77777777" w:rsidR="005F451F" w:rsidRDefault="005F451F" w:rsidP="00274EBF">
                          <w:pPr>
                            <w:pStyle w:val="Antrats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</w:p>
                        <w:p w14:paraId="51176036" w14:textId="77777777" w:rsidR="005F451F" w:rsidRDefault="005F451F" w:rsidP="00B42F26">
                          <w:pPr>
                            <w:pStyle w:val="Antrats"/>
                            <w:spacing w:line="360" w:lineRule="auto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t>ĮSAKYMAS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5CDE5" id="Rectangle 27" o:spid="_x0000_s1026" style="position:absolute;margin-left:-1.9pt;margin-top:7.6pt;width:478.35pt;height:112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" filled="f" stroked="f" strokeweight="1pt">
              <v:textbox inset="1pt,1pt,1pt,1pt">
                <w:txbxContent>
                  <w:p w14:paraId="1B7D2FB9" w14:textId="77777777" w:rsidR="005F451F" w:rsidRDefault="005F451F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7377E67" wp14:editId="56F91D0B">
                          <wp:extent cx="559435" cy="559435"/>
                          <wp:effectExtent l="0" t="0" r="0" b="0"/>
                          <wp:docPr id="562488726" name="Picture 1" descr="VIVMUsmall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VIVMUsmall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59435" cy="5594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C9C84EE" w14:textId="77777777" w:rsidR="005F451F" w:rsidRDefault="005F451F" w:rsidP="002241FE">
                    <w:pPr>
                      <w:pStyle w:val="Antrats"/>
                      <w:spacing w:before="80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aps/>
                        <w:sz w:val="24"/>
                      </w:rPr>
                      <w:t>valstybės įmonės valstybinių miškų urėdijos</w:t>
                    </w:r>
                  </w:p>
                  <w:p w14:paraId="0BA46532" w14:textId="77777777" w:rsidR="005F451F" w:rsidRDefault="005F451F" w:rsidP="00274EBF">
                    <w:pPr>
                      <w:pStyle w:val="Antrats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aps/>
                        <w:sz w:val="24"/>
                      </w:rPr>
                      <w:t>direktorius</w:t>
                    </w:r>
                  </w:p>
                  <w:p w14:paraId="3CCAF4A0" w14:textId="77777777" w:rsidR="005F451F" w:rsidRDefault="005F451F" w:rsidP="00274EBF">
                    <w:pPr>
                      <w:pStyle w:val="Antrats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</w:p>
                  <w:p w14:paraId="51176036" w14:textId="77777777" w:rsidR="005F451F" w:rsidRDefault="005F451F" w:rsidP="00B42F26">
                    <w:pPr>
                      <w:pStyle w:val="Antrats"/>
                      <w:spacing w:line="360" w:lineRule="auto"/>
                      <w:jc w:val="center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>ĮSAKYMAS</w:t>
                    </w:r>
                  </w:p>
                </w:txbxContent>
              </v:textbox>
            </v:rect>
          </w:pict>
        </mc:Fallback>
      </mc:AlternateContent>
    </w:r>
  </w:p>
  <w:p w14:paraId="2C8FD84F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256A205F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7368B5E6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13172D25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7B2BB031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56133A24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3AAA581C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34030CA1" w14:textId="77777777" w:rsidR="005F451F" w:rsidRDefault="005F451F">
    <w:pPr>
      <w:pStyle w:val="Antrats"/>
      <w:rPr>
        <w:rFonts w:ascii="Times New Roman" w:hAnsi="Times New Roman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DF1"/>
    <w:multiLevelType w:val="multilevel"/>
    <w:tmpl w:val="4C26AF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" w15:restartNumberingAfterBreak="0">
    <w:nsid w:val="0DFD55A6"/>
    <w:multiLevelType w:val="hybridMultilevel"/>
    <w:tmpl w:val="70ACF7AE"/>
    <w:lvl w:ilvl="0" w:tplc="90266606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EB435CB"/>
    <w:multiLevelType w:val="hybridMultilevel"/>
    <w:tmpl w:val="47EA5018"/>
    <w:lvl w:ilvl="0" w:tplc="4372D5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30DE649B"/>
    <w:multiLevelType w:val="multilevel"/>
    <w:tmpl w:val="30C8F9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5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4FC91147"/>
    <w:multiLevelType w:val="multilevel"/>
    <w:tmpl w:val="48B812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424FB9"/>
    <w:multiLevelType w:val="hybridMultilevel"/>
    <w:tmpl w:val="592A3C84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A58C4"/>
    <w:multiLevelType w:val="hybridMultilevel"/>
    <w:tmpl w:val="FF782222"/>
    <w:lvl w:ilvl="0" w:tplc="B24E0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B860D1B"/>
    <w:multiLevelType w:val="hybridMultilevel"/>
    <w:tmpl w:val="72F45F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471505">
    <w:abstractNumId w:val="3"/>
  </w:num>
  <w:num w:numId="2" w16cid:durableId="1583446614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12190888">
    <w:abstractNumId w:val="5"/>
  </w:num>
  <w:num w:numId="4" w16cid:durableId="447554397">
    <w:abstractNumId w:val="4"/>
  </w:num>
  <w:num w:numId="5" w16cid:durableId="949773782">
    <w:abstractNumId w:val="1"/>
  </w:num>
  <w:num w:numId="6" w16cid:durableId="810437991">
    <w:abstractNumId w:val="9"/>
  </w:num>
  <w:num w:numId="7" w16cid:durableId="1443764916">
    <w:abstractNumId w:val="6"/>
  </w:num>
  <w:num w:numId="8" w16cid:durableId="141508584">
    <w:abstractNumId w:val="8"/>
  </w:num>
  <w:num w:numId="9" w16cid:durableId="529028935">
    <w:abstractNumId w:val="0"/>
  </w:num>
  <w:num w:numId="10" w16cid:durableId="986670254">
    <w:abstractNumId w:val="2"/>
  </w:num>
  <w:num w:numId="11" w16cid:durableId="3299097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BDF"/>
    <w:rsid w:val="00000F0F"/>
    <w:rsid w:val="00001602"/>
    <w:rsid w:val="00001BF1"/>
    <w:rsid w:val="00004B88"/>
    <w:rsid w:val="00005A82"/>
    <w:rsid w:val="00005DB1"/>
    <w:rsid w:val="00007FC5"/>
    <w:rsid w:val="00010F5D"/>
    <w:rsid w:val="00011C97"/>
    <w:rsid w:val="00012E33"/>
    <w:rsid w:val="00014A3B"/>
    <w:rsid w:val="00015F2A"/>
    <w:rsid w:val="00015F3E"/>
    <w:rsid w:val="00020C4F"/>
    <w:rsid w:val="00021D9D"/>
    <w:rsid w:val="00023DFF"/>
    <w:rsid w:val="00024A2D"/>
    <w:rsid w:val="000310AE"/>
    <w:rsid w:val="00032A57"/>
    <w:rsid w:val="00033C3C"/>
    <w:rsid w:val="0003656F"/>
    <w:rsid w:val="00042782"/>
    <w:rsid w:val="000462D6"/>
    <w:rsid w:val="00050E3B"/>
    <w:rsid w:val="000550CA"/>
    <w:rsid w:val="000564E9"/>
    <w:rsid w:val="000647DA"/>
    <w:rsid w:val="00066D2D"/>
    <w:rsid w:val="00067F61"/>
    <w:rsid w:val="00071BB1"/>
    <w:rsid w:val="0007271B"/>
    <w:rsid w:val="0007450E"/>
    <w:rsid w:val="000746A2"/>
    <w:rsid w:val="00076E64"/>
    <w:rsid w:val="00082047"/>
    <w:rsid w:val="00083307"/>
    <w:rsid w:val="0008408F"/>
    <w:rsid w:val="00090D73"/>
    <w:rsid w:val="000A019C"/>
    <w:rsid w:val="000A1F2E"/>
    <w:rsid w:val="000A4F4A"/>
    <w:rsid w:val="000B02BC"/>
    <w:rsid w:val="000B4A56"/>
    <w:rsid w:val="000B570B"/>
    <w:rsid w:val="000B75DB"/>
    <w:rsid w:val="000B7AF5"/>
    <w:rsid w:val="000C30B5"/>
    <w:rsid w:val="000C3345"/>
    <w:rsid w:val="000C4FD0"/>
    <w:rsid w:val="000C5907"/>
    <w:rsid w:val="000C68FC"/>
    <w:rsid w:val="000C7055"/>
    <w:rsid w:val="000D055E"/>
    <w:rsid w:val="000D44D3"/>
    <w:rsid w:val="000D4B82"/>
    <w:rsid w:val="000D7D9F"/>
    <w:rsid w:val="000E368B"/>
    <w:rsid w:val="000E5F98"/>
    <w:rsid w:val="000E7973"/>
    <w:rsid w:val="000F3EAA"/>
    <w:rsid w:val="000F7ECD"/>
    <w:rsid w:val="001032FC"/>
    <w:rsid w:val="00110B9E"/>
    <w:rsid w:val="001139CC"/>
    <w:rsid w:val="00116B0B"/>
    <w:rsid w:val="001248DC"/>
    <w:rsid w:val="00124A57"/>
    <w:rsid w:val="00130E12"/>
    <w:rsid w:val="001318EE"/>
    <w:rsid w:val="001327A7"/>
    <w:rsid w:val="0013586C"/>
    <w:rsid w:val="00136910"/>
    <w:rsid w:val="00144E4E"/>
    <w:rsid w:val="00152477"/>
    <w:rsid w:val="00161EF3"/>
    <w:rsid w:val="00164932"/>
    <w:rsid w:val="00167F04"/>
    <w:rsid w:val="00171B12"/>
    <w:rsid w:val="00171E72"/>
    <w:rsid w:val="00177521"/>
    <w:rsid w:val="00196EB9"/>
    <w:rsid w:val="001A3B89"/>
    <w:rsid w:val="001A617E"/>
    <w:rsid w:val="001B6B79"/>
    <w:rsid w:val="001B6F38"/>
    <w:rsid w:val="001C5B89"/>
    <w:rsid w:val="001C617E"/>
    <w:rsid w:val="001C6F68"/>
    <w:rsid w:val="001C728A"/>
    <w:rsid w:val="001D201F"/>
    <w:rsid w:val="001D2807"/>
    <w:rsid w:val="001D68E8"/>
    <w:rsid w:val="001E0BEB"/>
    <w:rsid w:val="001E1ECB"/>
    <w:rsid w:val="001E35EE"/>
    <w:rsid w:val="001E3DB2"/>
    <w:rsid w:val="001E4AC6"/>
    <w:rsid w:val="001E5D26"/>
    <w:rsid w:val="001E7F93"/>
    <w:rsid w:val="00200A88"/>
    <w:rsid w:val="00210893"/>
    <w:rsid w:val="00213A03"/>
    <w:rsid w:val="002140B6"/>
    <w:rsid w:val="002168A2"/>
    <w:rsid w:val="002174FB"/>
    <w:rsid w:val="002241FE"/>
    <w:rsid w:val="00230543"/>
    <w:rsid w:val="0023087E"/>
    <w:rsid w:val="002455B1"/>
    <w:rsid w:val="00254C1D"/>
    <w:rsid w:val="00260132"/>
    <w:rsid w:val="00263145"/>
    <w:rsid w:val="00265B23"/>
    <w:rsid w:val="00273101"/>
    <w:rsid w:val="00274EBF"/>
    <w:rsid w:val="00275EA4"/>
    <w:rsid w:val="00285AC9"/>
    <w:rsid w:val="002912C2"/>
    <w:rsid w:val="00291492"/>
    <w:rsid w:val="00291791"/>
    <w:rsid w:val="00291F37"/>
    <w:rsid w:val="0029227C"/>
    <w:rsid w:val="002929E6"/>
    <w:rsid w:val="00296E08"/>
    <w:rsid w:val="002A2727"/>
    <w:rsid w:val="002A513F"/>
    <w:rsid w:val="002C2A9E"/>
    <w:rsid w:val="002C3884"/>
    <w:rsid w:val="002C5C28"/>
    <w:rsid w:val="002D0F2E"/>
    <w:rsid w:val="002D1628"/>
    <w:rsid w:val="002D5525"/>
    <w:rsid w:val="002D6542"/>
    <w:rsid w:val="002D7B48"/>
    <w:rsid w:val="002E4BF2"/>
    <w:rsid w:val="002E636D"/>
    <w:rsid w:val="002F6DF4"/>
    <w:rsid w:val="0030267C"/>
    <w:rsid w:val="00306876"/>
    <w:rsid w:val="0030738E"/>
    <w:rsid w:val="00307531"/>
    <w:rsid w:val="0031213A"/>
    <w:rsid w:val="00320C65"/>
    <w:rsid w:val="00320EC8"/>
    <w:rsid w:val="00322AD2"/>
    <w:rsid w:val="00325ACC"/>
    <w:rsid w:val="00327F98"/>
    <w:rsid w:val="00342720"/>
    <w:rsid w:val="00342D4B"/>
    <w:rsid w:val="00343E25"/>
    <w:rsid w:val="0034458C"/>
    <w:rsid w:val="00351A6D"/>
    <w:rsid w:val="00351EEB"/>
    <w:rsid w:val="0035221B"/>
    <w:rsid w:val="00360313"/>
    <w:rsid w:val="00361517"/>
    <w:rsid w:val="0036727A"/>
    <w:rsid w:val="00382135"/>
    <w:rsid w:val="00384659"/>
    <w:rsid w:val="00384784"/>
    <w:rsid w:val="00392720"/>
    <w:rsid w:val="003A5DD5"/>
    <w:rsid w:val="003B2291"/>
    <w:rsid w:val="003B46D4"/>
    <w:rsid w:val="003B6198"/>
    <w:rsid w:val="003C4B6E"/>
    <w:rsid w:val="003C659C"/>
    <w:rsid w:val="003C6C2D"/>
    <w:rsid w:val="003E1DE4"/>
    <w:rsid w:val="003E30FF"/>
    <w:rsid w:val="003E4AB6"/>
    <w:rsid w:val="003E61FC"/>
    <w:rsid w:val="003F1C3A"/>
    <w:rsid w:val="003F22BC"/>
    <w:rsid w:val="003F483B"/>
    <w:rsid w:val="003F730F"/>
    <w:rsid w:val="004019E0"/>
    <w:rsid w:val="00402A2E"/>
    <w:rsid w:val="00403D67"/>
    <w:rsid w:val="00405ED7"/>
    <w:rsid w:val="00406E5D"/>
    <w:rsid w:val="00411450"/>
    <w:rsid w:val="00420F83"/>
    <w:rsid w:val="00421C41"/>
    <w:rsid w:val="004266B4"/>
    <w:rsid w:val="004276D1"/>
    <w:rsid w:val="00432505"/>
    <w:rsid w:val="00434266"/>
    <w:rsid w:val="00435D93"/>
    <w:rsid w:val="00437314"/>
    <w:rsid w:val="00442B70"/>
    <w:rsid w:val="004452E3"/>
    <w:rsid w:val="00461A6C"/>
    <w:rsid w:val="00462706"/>
    <w:rsid w:val="00463288"/>
    <w:rsid w:val="004719AC"/>
    <w:rsid w:val="0047564D"/>
    <w:rsid w:val="00476135"/>
    <w:rsid w:val="00484BD2"/>
    <w:rsid w:val="00484E79"/>
    <w:rsid w:val="00486069"/>
    <w:rsid w:val="0048757C"/>
    <w:rsid w:val="004916D6"/>
    <w:rsid w:val="00494236"/>
    <w:rsid w:val="004A1106"/>
    <w:rsid w:val="004A2C41"/>
    <w:rsid w:val="004A58F7"/>
    <w:rsid w:val="004A6A53"/>
    <w:rsid w:val="004B0FF7"/>
    <w:rsid w:val="004B10E9"/>
    <w:rsid w:val="004B4F4C"/>
    <w:rsid w:val="004C19E3"/>
    <w:rsid w:val="004C29F2"/>
    <w:rsid w:val="004C2C91"/>
    <w:rsid w:val="004C606F"/>
    <w:rsid w:val="004D0146"/>
    <w:rsid w:val="004E3B0B"/>
    <w:rsid w:val="004E63C7"/>
    <w:rsid w:val="004F0366"/>
    <w:rsid w:val="004F1235"/>
    <w:rsid w:val="004F2044"/>
    <w:rsid w:val="004F21C1"/>
    <w:rsid w:val="004F4276"/>
    <w:rsid w:val="00502D06"/>
    <w:rsid w:val="00504A81"/>
    <w:rsid w:val="005067A6"/>
    <w:rsid w:val="00511EEB"/>
    <w:rsid w:val="00514094"/>
    <w:rsid w:val="00521B0E"/>
    <w:rsid w:val="00521D1C"/>
    <w:rsid w:val="005235BB"/>
    <w:rsid w:val="00535B42"/>
    <w:rsid w:val="0054010E"/>
    <w:rsid w:val="00540257"/>
    <w:rsid w:val="00543A48"/>
    <w:rsid w:val="00545545"/>
    <w:rsid w:val="00551153"/>
    <w:rsid w:val="005518F4"/>
    <w:rsid w:val="00557CA0"/>
    <w:rsid w:val="005601D1"/>
    <w:rsid w:val="00563938"/>
    <w:rsid w:val="0056477C"/>
    <w:rsid w:val="00565F89"/>
    <w:rsid w:val="00567A9A"/>
    <w:rsid w:val="005713D1"/>
    <w:rsid w:val="00576F19"/>
    <w:rsid w:val="005827EE"/>
    <w:rsid w:val="0058308E"/>
    <w:rsid w:val="0058713C"/>
    <w:rsid w:val="00590E46"/>
    <w:rsid w:val="00593810"/>
    <w:rsid w:val="00594E75"/>
    <w:rsid w:val="005974C4"/>
    <w:rsid w:val="005A1612"/>
    <w:rsid w:val="005A28AD"/>
    <w:rsid w:val="005A2CC2"/>
    <w:rsid w:val="005A3AD5"/>
    <w:rsid w:val="005A4B93"/>
    <w:rsid w:val="005A5780"/>
    <w:rsid w:val="005A5FF1"/>
    <w:rsid w:val="005B1451"/>
    <w:rsid w:val="005B49CE"/>
    <w:rsid w:val="005C192D"/>
    <w:rsid w:val="005C3E6E"/>
    <w:rsid w:val="005D3939"/>
    <w:rsid w:val="005D7F24"/>
    <w:rsid w:val="005E32CA"/>
    <w:rsid w:val="005E4223"/>
    <w:rsid w:val="005E46B7"/>
    <w:rsid w:val="005E4880"/>
    <w:rsid w:val="005E6DEE"/>
    <w:rsid w:val="005E700E"/>
    <w:rsid w:val="005F2780"/>
    <w:rsid w:val="005F451F"/>
    <w:rsid w:val="005F792B"/>
    <w:rsid w:val="00602D75"/>
    <w:rsid w:val="00603ADE"/>
    <w:rsid w:val="006075AC"/>
    <w:rsid w:val="00612A19"/>
    <w:rsid w:val="0061327B"/>
    <w:rsid w:val="00613512"/>
    <w:rsid w:val="00616049"/>
    <w:rsid w:val="0062380B"/>
    <w:rsid w:val="006271C9"/>
    <w:rsid w:val="00630788"/>
    <w:rsid w:val="006325A4"/>
    <w:rsid w:val="00643FCC"/>
    <w:rsid w:val="00645648"/>
    <w:rsid w:val="00652ACE"/>
    <w:rsid w:val="00654854"/>
    <w:rsid w:val="00655645"/>
    <w:rsid w:val="00655764"/>
    <w:rsid w:val="00655B86"/>
    <w:rsid w:val="0066086A"/>
    <w:rsid w:val="00664CC3"/>
    <w:rsid w:val="00667460"/>
    <w:rsid w:val="00671327"/>
    <w:rsid w:val="00672A32"/>
    <w:rsid w:val="006741D8"/>
    <w:rsid w:val="00677048"/>
    <w:rsid w:val="006779BE"/>
    <w:rsid w:val="006835DB"/>
    <w:rsid w:val="00683628"/>
    <w:rsid w:val="00684EBE"/>
    <w:rsid w:val="0068774F"/>
    <w:rsid w:val="00690BEC"/>
    <w:rsid w:val="006926D9"/>
    <w:rsid w:val="00692E3D"/>
    <w:rsid w:val="0069340A"/>
    <w:rsid w:val="00695B12"/>
    <w:rsid w:val="00696920"/>
    <w:rsid w:val="006975EE"/>
    <w:rsid w:val="00697AFE"/>
    <w:rsid w:val="006A0029"/>
    <w:rsid w:val="006A5651"/>
    <w:rsid w:val="006A57B8"/>
    <w:rsid w:val="006A584A"/>
    <w:rsid w:val="006B329A"/>
    <w:rsid w:val="006B43A9"/>
    <w:rsid w:val="006B457B"/>
    <w:rsid w:val="006C3E6E"/>
    <w:rsid w:val="006C5955"/>
    <w:rsid w:val="006D0CB7"/>
    <w:rsid w:val="006D147A"/>
    <w:rsid w:val="006D378F"/>
    <w:rsid w:val="006E0FAE"/>
    <w:rsid w:val="006F34E2"/>
    <w:rsid w:val="006F6261"/>
    <w:rsid w:val="007061E2"/>
    <w:rsid w:val="00707334"/>
    <w:rsid w:val="00710539"/>
    <w:rsid w:val="0071169E"/>
    <w:rsid w:val="00713BDF"/>
    <w:rsid w:val="00715983"/>
    <w:rsid w:val="00721B5B"/>
    <w:rsid w:val="00724EEA"/>
    <w:rsid w:val="00727DAC"/>
    <w:rsid w:val="00732568"/>
    <w:rsid w:val="00733919"/>
    <w:rsid w:val="0074235B"/>
    <w:rsid w:val="00750AEB"/>
    <w:rsid w:val="00753E61"/>
    <w:rsid w:val="00761CF1"/>
    <w:rsid w:val="007641E4"/>
    <w:rsid w:val="0076533E"/>
    <w:rsid w:val="007705B9"/>
    <w:rsid w:val="00773581"/>
    <w:rsid w:val="00782E7F"/>
    <w:rsid w:val="007849DE"/>
    <w:rsid w:val="00790248"/>
    <w:rsid w:val="0079196D"/>
    <w:rsid w:val="00792AFB"/>
    <w:rsid w:val="007A1236"/>
    <w:rsid w:val="007A3CE9"/>
    <w:rsid w:val="007A4566"/>
    <w:rsid w:val="007A4F40"/>
    <w:rsid w:val="007A6FF3"/>
    <w:rsid w:val="007A7F00"/>
    <w:rsid w:val="007B0F8F"/>
    <w:rsid w:val="007B2A49"/>
    <w:rsid w:val="007B6496"/>
    <w:rsid w:val="007C6CFA"/>
    <w:rsid w:val="007D5DAF"/>
    <w:rsid w:val="007D7E66"/>
    <w:rsid w:val="007E207B"/>
    <w:rsid w:val="007E318A"/>
    <w:rsid w:val="007E7379"/>
    <w:rsid w:val="007E7A32"/>
    <w:rsid w:val="007F2564"/>
    <w:rsid w:val="007F53B3"/>
    <w:rsid w:val="00801C64"/>
    <w:rsid w:val="00803E1D"/>
    <w:rsid w:val="00804792"/>
    <w:rsid w:val="00812BC3"/>
    <w:rsid w:val="00814AD5"/>
    <w:rsid w:val="0082515A"/>
    <w:rsid w:val="0082722D"/>
    <w:rsid w:val="0083378A"/>
    <w:rsid w:val="00833B16"/>
    <w:rsid w:val="0083588E"/>
    <w:rsid w:val="00841F33"/>
    <w:rsid w:val="00842FDF"/>
    <w:rsid w:val="00844AE6"/>
    <w:rsid w:val="00845BC1"/>
    <w:rsid w:val="00845D2E"/>
    <w:rsid w:val="00847536"/>
    <w:rsid w:val="008478FC"/>
    <w:rsid w:val="00852740"/>
    <w:rsid w:val="00853520"/>
    <w:rsid w:val="00860D01"/>
    <w:rsid w:val="00870877"/>
    <w:rsid w:val="00871AF4"/>
    <w:rsid w:val="00872D98"/>
    <w:rsid w:val="008742CF"/>
    <w:rsid w:val="00875D35"/>
    <w:rsid w:val="0088630A"/>
    <w:rsid w:val="00887A49"/>
    <w:rsid w:val="00891E10"/>
    <w:rsid w:val="008924C6"/>
    <w:rsid w:val="008A1C59"/>
    <w:rsid w:val="008A2F10"/>
    <w:rsid w:val="008B1CD9"/>
    <w:rsid w:val="008B2877"/>
    <w:rsid w:val="008B43C7"/>
    <w:rsid w:val="008B4C61"/>
    <w:rsid w:val="008C44CF"/>
    <w:rsid w:val="008C68B5"/>
    <w:rsid w:val="008D0A7E"/>
    <w:rsid w:val="008D1BED"/>
    <w:rsid w:val="008D3340"/>
    <w:rsid w:val="008D425A"/>
    <w:rsid w:val="008D488C"/>
    <w:rsid w:val="008D4FF7"/>
    <w:rsid w:val="008E2109"/>
    <w:rsid w:val="008E3A94"/>
    <w:rsid w:val="008E7339"/>
    <w:rsid w:val="008F0CDD"/>
    <w:rsid w:val="008F2B2F"/>
    <w:rsid w:val="008F36DB"/>
    <w:rsid w:val="0090511A"/>
    <w:rsid w:val="00907960"/>
    <w:rsid w:val="009121E4"/>
    <w:rsid w:val="009143BC"/>
    <w:rsid w:val="00915EFA"/>
    <w:rsid w:val="00917E04"/>
    <w:rsid w:val="00923275"/>
    <w:rsid w:val="009235F4"/>
    <w:rsid w:val="00923801"/>
    <w:rsid w:val="00924106"/>
    <w:rsid w:val="009267B9"/>
    <w:rsid w:val="009339D5"/>
    <w:rsid w:val="00934349"/>
    <w:rsid w:val="00937C5D"/>
    <w:rsid w:val="00940540"/>
    <w:rsid w:val="009450BE"/>
    <w:rsid w:val="009465EA"/>
    <w:rsid w:val="00947F3C"/>
    <w:rsid w:val="00950CEF"/>
    <w:rsid w:val="00951977"/>
    <w:rsid w:val="00952FC4"/>
    <w:rsid w:val="00953245"/>
    <w:rsid w:val="00955B32"/>
    <w:rsid w:val="00960C54"/>
    <w:rsid w:val="0096337D"/>
    <w:rsid w:val="00963760"/>
    <w:rsid w:val="0096551D"/>
    <w:rsid w:val="00965626"/>
    <w:rsid w:val="009663AF"/>
    <w:rsid w:val="0096652F"/>
    <w:rsid w:val="00967FC1"/>
    <w:rsid w:val="00980356"/>
    <w:rsid w:val="00981EE8"/>
    <w:rsid w:val="00985636"/>
    <w:rsid w:val="00993532"/>
    <w:rsid w:val="00996611"/>
    <w:rsid w:val="009A0174"/>
    <w:rsid w:val="009A14E8"/>
    <w:rsid w:val="009A5E5E"/>
    <w:rsid w:val="009A77B4"/>
    <w:rsid w:val="009B1334"/>
    <w:rsid w:val="009B1BA7"/>
    <w:rsid w:val="009C19CB"/>
    <w:rsid w:val="009C6451"/>
    <w:rsid w:val="009C6F65"/>
    <w:rsid w:val="009D07E1"/>
    <w:rsid w:val="009D4EA9"/>
    <w:rsid w:val="009D533E"/>
    <w:rsid w:val="009D5D23"/>
    <w:rsid w:val="009E0646"/>
    <w:rsid w:val="009E179A"/>
    <w:rsid w:val="009F154A"/>
    <w:rsid w:val="009F255F"/>
    <w:rsid w:val="009F50B3"/>
    <w:rsid w:val="009F773A"/>
    <w:rsid w:val="009F79CB"/>
    <w:rsid w:val="00A00F80"/>
    <w:rsid w:val="00A01421"/>
    <w:rsid w:val="00A01D2B"/>
    <w:rsid w:val="00A10984"/>
    <w:rsid w:val="00A12C68"/>
    <w:rsid w:val="00A13972"/>
    <w:rsid w:val="00A15249"/>
    <w:rsid w:val="00A156D4"/>
    <w:rsid w:val="00A15AA3"/>
    <w:rsid w:val="00A16E42"/>
    <w:rsid w:val="00A20C70"/>
    <w:rsid w:val="00A21464"/>
    <w:rsid w:val="00A231B8"/>
    <w:rsid w:val="00A34062"/>
    <w:rsid w:val="00A37DA4"/>
    <w:rsid w:val="00A451CD"/>
    <w:rsid w:val="00A50AF5"/>
    <w:rsid w:val="00A51404"/>
    <w:rsid w:val="00A5265D"/>
    <w:rsid w:val="00A54565"/>
    <w:rsid w:val="00A548D3"/>
    <w:rsid w:val="00A63D2E"/>
    <w:rsid w:val="00A6692A"/>
    <w:rsid w:val="00A669A7"/>
    <w:rsid w:val="00A7598C"/>
    <w:rsid w:val="00A76DE4"/>
    <w:rsid w:val="00A775E8"/>
    <w:rsid w:val="00A80FBE"/>
    <w:rsid w:val="00A81F9B"/>
    <w:rsid w:val="00A83649"/>
    <w:rsid w:val="00A875A2"/>
    <w:rsid w:val="00A92FE9"/>
    <w:rsid w:val="00A95548"/>
    <w:rsid w:val="00A95D64"/>
    <w:rsid w:val="00A96097"/>
    <w:rsid w:val="00A97CFD"/>
    <w:rsid w:val="00AA1997"/>
    <w:rsid w:val="00AA344A"/>
    <w:rsid w:val="00AB7221"/>
    <w:rsid w:val="00AB7B09"/>
    <w:rsid w:val="00AC1B6D"/>
    <w:rsid w:val="00AC7751"/>
    <w:rsid w:val="00AD29E6"/>
    <w:rsid w:val="00AD6568"/>
    <w:rsid w:val="00AD6BEB"/>
    <w:rsid w:val="00AE418A"/>
    <w:rsid w:val="00AE516A"/>
    <w:rsid w:val="00AE541C"/>
    <w:rsid w:val="00AE5D9A"/>
    <w:rsid w:val="00AF3900"/>
    <w:rsid w:val="00AF4062"/>
    <w:rsid w:val="00B0361B"/>
    <w:rsid w:val="00B04260"/>
    <w:rsid w:val="00B05DD0"/>
    <w:rsid w:val="00B05E34"/>
    <w:rsid w:val="00B12884"/>
    <w:rsid w:val="00B1592F"/>
    <w:rsid w:val="00B17732"/>
    <w:rsid w:val="00B204C1"/>
    <w:rsid w:val="00B23F2F"/>
    <w:rsid w:val="00B26410"/>
    <w:rsid w:val="00B26511"/>
    <w:rsid w:val="00B32CF5"/>
    <w:rsid w:val="00B3537D"/>
    <w:rsid w:val="00B41BC8"/>
    <w:rsid w:val="00B42F26"/>
    <w:rsid w:val="00B4540A"/>
    <w:rsid w:val="00B50C94"/>
    <w:rsid w:val="00B52EE3"/>
    <w:rsid w:val="00B602FC"/>
    <w:rsid w:val="00B64B7F"/>
    <w:rsid w:val="00B65F9F"/>
    <w:rsid w:val="00B67090"/>
    <w:rsid w:val="00B71FE0"/>
    <w:rsid w:val="00B72A27"/>
    <w:rsid w:val="00B735A6"/>
    <w:rsid w:val="00B74903"/>
    <w:rsid w:val="00B851D3"/>
    <w:rsid w:val="00B85664"/>
    <w:rsid w:val="00B96EC0"/>
    <w:rsid w:val="00B97864"/>
    <w:rsid w:val="00B97C83"/>
    <w:rsid w:val="00BB15CF"/>
    <w:rsid w:val="00BB46FA"/>
    <w:rsid w:val="00BB60B5"/>
    <w:rsid w:val="00BB7EEA"/>
    <w:rsid w:val="00BC3216"/>
    <w:rsid w:val="00BC387A"/>
    <w:rsid w:val="00BC38F5"/>
    <w:rsid w:val="00BD0CE4"/>
    <w:rsid w:val="00BD419D"/>
    <w:rsid w:val="00BE104D"/>
    <w:rsid w:val="00BE4526"/>
    <w:rsid w:val="00BF0F52"/>
    <w:rsid w:val="00BF2055"/>
    <w:rsid w:val="00BF3B6C"/>
    <w:rsid w:val="00BF3DCD"/>
    <w:rsid w:val="00C038E5"/>
    <w:rsid w:val="00C051A3"/>
    <w:rsid w:val="00C06B8C"/>
    <w:rsid w:val="00C119CB"/>
    <w:rsid w:val="00C12F21"/>
    <w:rsid w:val="00C15114"/>
    <w:rsid w:val="00C21BA6"/>
    <w:rsid w:val="00C21EFF"/>
    <w:rsid w:val="00C23DF8"/>
    <w:rsid w:val="00C25BA2"/>
    <w:rsid w:val="00C269E1"/>
    <w:rsid w:val="00C33895"/>
    <w:rsid w:val="00C36A65"/>
    <w:rsid w:val="00C36F9A"/>
    <w:rsid w:val="00C37A34"/>
    <w:rsid w:val="00C414C8"/>
    <w:rsid w:val="00C41D40"/>
    <w:rsid w:val="00C425F1"/>
    <w:rsid w:val="00C42E09"/>
    <w:rsid w:val="00C44FED"/>
    <w:rsid w:val="00C51211"/>
    <w:rsid w:val="00C51241"/>
    <w:rsid w:val="00C826C2"/>
    <w:rsid w:val="00C845CB"/>
    <w:rsid w:val="00C87B0E"/>
    <w:rsid w:val="00C96B6E"/>
    <w:rsid w:val="00C97233"/>
    <w:rsid w:val="00C97A41"/>
    <w:rsid w:val="00C97D51"/>
    <w:rsid w:val="00CA703D"/>
    <w:rsid w:val="00CB0189"/>
    <w:rsid w:val="00CB1624"/>
    <w:rsid w:val="00CB6E6A"/>
    <w:rsid w:val="00CC0436"/>
    <w:rsid w:val="00CC0E7F"/>
    <w:rsid w:val="00CC2705"/>
    <w:rsid w:val="00CC6A3D"/>
    <w:rsid w:val="00CD5536"/>
    <w:rsid w:val="00CD6729"/>
    <w:rsid w:val="00CE0CEC"/>
    <w:rsid w:val="00CE59EF"/>
    <w:rsid w:val="00CE745B"/>
    <w:rsid w:val="00CF4476"/>
    <w:rsid w:val="00CF4D3E"/>
    <w:rsid w:val="00D03EEB"/>
    <w:rsid w:val="00D076AF"/>
    <w:rsid w:val="00D12993"/>
    <w:rsid w:val="00D13452"/>
    <w:rsid w:val="00D15B88"/>
    <w:rsid w:val="00D30472"/>
    <w:rsid w:val="00D325EB"/>
    <w:rsid w:val="00D34207"/>
    <w:rsid w:val="00D34653"/>
    <w:rsid w:val="00D53393"/>
    <w:rsid w:val="00D54B35"/>
    <w:rsid w:val="00D5583B"/>
    <w:rsid w:val="00D577F2"/>
    <w:rsid w:val="00D7156A"/>
    <w:rsid w:val="00D720A6"/>
    <w:rsid w:val="00D744F7"/>
    <w:rsid w:val="00D76886"/>
    <w:rsid w:val="00D80024"/>
    <w:rsid w:val="00D810D3"/>
    <w:rsid w:val="00D877A0"/>
    <w:rsid w:val="00D91065"/>
    <w:rsid w:val="00D94408"/>
    <w:rsid w:val="00D97120"/>
    <w:rsid w:val="00DA4A32"/>
    <w:rsid w:val="00DA5826"/>
    <w:rsid w:val="00DB305C"/>
    <w:rsid w:val="00DB67C4"/>
    <w:rsid w:val="00DC0417"/>
    <w:rsid w:val="00DC2967"/>
    <w:rsid w:val="00DC3845"/>
    <w:rsid w:val="00DC4C09"/>
    <w:rsid w:val="00DC5936"/>
    <w:rsid w:val="00DC6368"/>
    <w:rsid w:val="00DC6B55"/>
    <w:rsid w:val="00DC743C"/>
    <w:rsid w:val="00DD272A"/>
    <w:rsid w:val="00DE1E12"/>
    <w:rsid w:val="00DE248F"/>
    <w:rsid w:val="00DE3624"/>
    <w:rsid w:val="00DE3990"/>
    <w:rsid w:val="00DE640C"/>
    <w:rsid w:val="00DF3957"/>
    <w:rsid w:val="00DF4D9B"/>
    <w:rsid w:val="00E01054"/>
    <w:rsid w:val="00E03CFA"/>
    <w:rsid w:val="00E053FD"/>
    <w:rsid w:val="00E123CE"/>
    <w:rsid w:val="00E1297A"/>
    <w:rsid w:val="00E15BD9"/>
    <w:rsid w:val="00E2112A"/>
    <w:rsid w:val="00E271E3"/>
    <w:rsid w:val="00E30E01"/>
    <w:rsid w:val="00E35D65"/>
    <w:rsid w:val="00E44EB4"/>
    <w:rsid w:val="00E453BF"/>
    <w:rsid w:val="00E45B64"/>
    <w:rsid w:val="00E5184B"/>
    <w:rsid w:val="00E566FF"/>
    <w:rsid w:val="00E60EB4"/>
    <w:rsid w:val="00E6599B"/>
    <w:rsid w:val="00E7014B"/>
    <w:rsid w:val="00E8150B"/>
    <w:rsid w:val="00E856EF"/>
    <w:rsid w:val="00E87790"/>
    <w:rsid w:val="00E90304"/>
    <w:rsid w:val="00E95768"/>
    <w:rsid w:val="00E97544"/>
    <w:rsid w:val="00EA18F0"/>
    <w:rsid w:val="00EA1F91"/>
    <w:rsid w:val="00EC0D94"/>
    <w:rsid w:val="00EC248A"/>
    <w:rsid w:val="00EC3174"/>
    <w:rsid w:val="00EC3C88"/>
    <w:rsid w:val="00EC3DDB"/>
    <w:rsid w:val="00EC41C5"/>
    <w:rsid w:val="00EE1488"/>
    <w:rsid w:val="00EE7912"/>
    <w:rsid w:val="00EE7EC7"/>
    <w:rsid w:val="00EF0B01"/>
    <w:rsid w:val="00EF711F"/>
    <w:rsid w:val="00F03E9E"/>
    <w:rsid w:val="00F04EBD"/>
    <w:rsid w:val="00F05221"/>
    <w:rsid w:val="00F0692B"/>
    <w:rsid w:val="00F132B8"/>
    <w:rsid w:val="00F13705"/>
    <w:rsid w:val="00F17C42"/>
    <w:rsid w:val="00F248E2"/>
    <w:rsid w:val="00F262E2"/>
    <w:rsid w:val="00F27DFF"/>
    <w:rsid w:val="00F314C8"/>
    <w:rsid w:val="00F359FB"/>
    <w:rsid w:val="00F46CBA"/>
    <w:rsid w:val="00F569F1"/>
    <w:rsid w:val="00F56E83"/>
    <w:rsid w:val="00F624FD"/>
    <w:rsid w:val="00F6326C"/>
    <w:rsid w:val="00F64637"/>
    <w:rsid w:val="00F6550A"/>
    <w:rsid w:val="00F656CB"/>
    <w:rsid w:val="00F6696A"/>
    <w:rsid w:val="00F67CC2"/>
    <w:rsid w:val="00F72267"/>
    <w:rsid w:val="00F75404"/>
    <w:rsid w:val="00F7566F"/>
    <w:rsid w:val="00F75800"/>
    <w:rsid w:val="00F84315"/>
    <w:rsid w:val="00F90080"/>
    <w:rsid w:val="00F909CC"/>
    <w:rsid w:val="00F94CF3"/>
    <w:rsid w:val="00FA3A83"/>
    <w:rsid w:val="00FA737D"/>
    <w:rsid w:val="00FA7F3E"/>
    <w:rsid w:val="00FB0004"/>
    <w:rsid w:val="00FB1839"/>
    <w:rsid w:val="00FB327B"/>
    <w:rsid w:val="00FB4758"/>
    <w:rsid w:val="00FB47DA"/>
    <w:rsid w:val="00FC0A23"/>
    <w:rsid w:val="00FC1376"/>
    <w:rsid w:val="00FC271F"/>
    <w:rsid w:val="00FC43EA"/>
    <w:rsid w:val="00FC65B5"/>
    <w:rsid w:val="00FD0757"/>
    <w:rsid w:val="00FD2273"/>
    <w:rsid w:val="00FE29B8"/>
    <w:rsid w:val="00FE4BFC"/>
    <w:rsid w:val="00FE56B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6E7F5D93"/>
  <w15:chartTrackingRefBased/>
  <w15:docId w15:val="{7E5937B1-E0E0-4BF0-8AF9-0DDB425B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067A6"/>
    <w:rPr>
      <w:sz w:val="24"/>
      <w:szCs w:val="24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character" w:customStyle="1" w:styleId="AntratsDiagrama">
    <w:name w:val="Antraštės Diagrama"/>
    <w:link w:val="Antrats"/>
    <w:rsid w:val="00753E61"/>
    <w:rPr>
      <w:rFonts w:ascii="Tahoma" w:hAnsi="Tahoma"/>
      <w:spacing w:val="10"/>
      <w:lang w:eastAsia="en-US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paragraph" w:styleId="Paantrat">
    <w:name w:val="Subtitle"/>
    <w:basedOn w:val="prastasis"/>
    <w:next w:val="prastasis"/>
    <w:link w:val="PaantratDiagrama"/>
    <w:qFormat/>
    <w:rsid w:val="00A875A2"/>
    <w:pPr>
      <w:spacing w:after="60"/>
      <w:jc w:val="center"/>
      <w:outlineLvl w:val="1"/>
    </w:pPr>
    <w:rPr>
      <w:rFonts w:ascii="Cambria" w:hAnsi="Cambria"/>
    </w:rPr>
  </w:style>
  <w:style w:type="character" w:customStyle="1" w:styleId="PaantratDiagrama">
    <w:name w:val="Paantraštė Diagrama"/>
    <w:link w:val="Paantrat"/>
    <w:rsid w:val="00A875A2"/>
    <w:rPr>
      <w:rFonts w:ascii="Cambria" w:hAnsi="Cambria"/>
      <w:sz w:val="24"/>
      <w:szCs w:val="24"/>
      <w:lang w:eastAsia="en-US"/>
    </w:rPr>
  </w:style>
  <w:style w:type="paragraph" w:customStyle="1" w:styleId="tajtip">
    <w:name w:val="tajtip"/>
    <w:basedOn w:val="prastasis"/>
    <w:rsid w:val="00A875A2"/>
    <w:pPr>
      <w:spacing w:before="100" w:beforeAutospacing="1" w:after="100" w:afterAutospacing="1"/>
    </w:pPr>
  </w:style>
  <w:style w:type="paragraph" w:styleId="Sraopastraipa">
    <w:name w:val="List Paragraph"/>
    <w:basedOn w:val="prastasis"/>
    <w:uiPriority w:val="34"/>
    <w:qFormat/>
    <w:rsid w:val="00753E61"/>
    <w:pPr>
      <w:ind w:left="720"/>
      <w:contextualSpacing/>
    </w:pPr>
    <w:rPr>
      <w:lang w:val="en-US"/>
    </w:rPr>
  </w:style>
  <w:style w:type="table" w:styleId="Lentelstinklelis">
    <w:name w:val="Table Grid"/>
    <w:basedOn w:val="prastojilentel"/>
    <w:rsid w:val="00D810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tin">
    <w:name w:val="tactin"/>
    <w:basedOn w:val="prastasis"/>
    <w:rsid w:val="00000F0F"/>
    <w:pPr>
      <w:spacing w:before="100" w:beforeAutospacing="1" w:after="100" w:afterAutospacing="1"/>
    </w:pPr>
  </w:style>
  <w:style w:type="character" w:styleId="Hipersaitas">
    <w:name w:val="Hyperlink"/>
    <w:basedOn w:val="Numatytasispastraiposriftas"/>
    <w:uiPriority w:val="99"/>
    <w:rsid w:val="00BB15C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B15CF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rsid w:val="00BB15CF"/>
    <w:rPr>
      <w:color w:val="954F72" w:themeColor="followedHyperlink"/>
      <w:u w:val="single"/>
    </w:rPr>
  </w:style>
  <w:style w:type="character" w:styleId="Komentaronuoroda">
    <w:name w:val="annotation reference"/>
    <w:basedOn w:val="Numatytasispastraiposriftas"/>
    <w:rsid w:val="0092327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327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327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92327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923275"/>
    <w:rPr>
      <w:b/>
      <w:bCs/>
      <w:lang w:eastAsia="en-US"/>
    </w:rPr>
  </w:style>
  <w:style w:type="paragraph" w:styleId="Pataisymai">
    <w:name w:val="Revision"/>
    <w:hidden/>
    <w:uiPriority w:val="99"/>
    <w:semiHidden/>
    <w:rsid w:val="00CE745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trimonis\Documents\MISKOTVARKOS%20INSTITUTAS\New%20folder\&#302;sakymas%20d&#279;l%20VMU%20regioniniu%20padaliniu%20nustatymo%2001.07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683EB-B094-4DA8-BF66-F5A8F279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Įsakymas dėl VMU regioniniu padaliniu nustatymo 01.07.</Template>
  <TotalTime>24</TotalTime>
  <Pages>1</Pages>
  <Words>218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[ĮSAKYMO PAVADINIMAS]</vt:lpstr>
      <vt:lpstr>[ĮSAKYMO PAVADINIMAS]</vt:lpstr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[ĮSAKYMO PAVADINIMAS]</dc:title>
  <dc:subject/>
  <dc:creator>Medardas Trimonis</dc:creator>
  <cp:keywords/>
  <dc:description/>
  <cp:lastModifiedBy>Gerda Šilingienė | VMU</cp:lastModifiedBy>
  <cp:revision>22</cp:revision>
  <cp:lastPrinted>2018-12-21T12:02:00Z</cp:lastPrinted>
  <dcterms:created xsi:type="dcterms:W3CDTF">2024-08-28T08:20:00Z</dcterms:created>
  <dcterms:modified xsi:type="dcterms:W3CDTF">2025-01-30T08:57:00Z</dcterms:modified>
  <cp:category>Įsakymas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kyrius">
    <vt:lpwstr>Informacijos valdymo skyrius</vt:lpwstr>
  </property>
  <property fmtid="{D5CDD505-2E9C-101B-9397-08002B2CF9AE}" pid="3" name="Departamentas">
    <vt:lpwstr> </vt:lpwstr>
  </property>
  <property fmtid="{D5CDD505-2E9C-101B-9397-08002B2CF9AE}" pid="4" name="Autorius">
    <vt:lpwstr>Aidas Gudaitis</vt:lpwstr>
  </property>
  <property fmtid="{D5CDD505-2E9C-101B-9397-08002B2CF9AE}" pid="5" name="Telefonas">
    <vt:i4>621784</vt:i4>
  </property>
</Properties>
</file>